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108" w:rsidRDefault="00B80108" w:rsidP="00B801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SCHWELKE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B80108" w:rsidRDefault="00B80108" w:rsidP="00B801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0108" w:rsidRDefault="00B80108" w:rsidP="00B801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0108" w:rsidRDefault="00B80108" w:rsidP="00B801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Hereford into lands </w:t>
      </w:r>
    </w:p>
    <w:p w:rsidR="00B80108" w:rsidRDefault="00B80108" w:rsidP="00B801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held by the late Sir Gilbert Talbot(q.v.) in Herefordshire and the adjacent </w:t>
      </w:r>
    </w:p>
    <w:p w:rsidR="00B80108" w:rsidRDefault="00B80108" w:rsidP="00B801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Welsh Marches.</w:t>
      </w:r>
    </w:p>
    <w:p w:rsidR="00B80108" w:rsidRDefault="00B80108" w:rsidP="00B801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21-321)</w:t>
      </w:r>
    </w:p>
    <w:p w:rsidR="00B80108" w:rsidRDefault="00B80108" w:rsidP="00B801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0108" w:rsidRDefault="00B80108" w:rsidP="00B801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B80108" w:rsidRDefault="00B80108" w:rsidP="00B801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March 2016</w:t>
      </w:r>
      <w:bookmarkStart w:id="0" w:name="_GoBack"/>
      <w:bookmarkEnd w:id="0"/>
    </w:p>
    <w:sectPr w:rsidR="006B2F86" w:rsidRPr="00B8010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108" w:rsidRDefault="00B80108" w:rsidP="00E71FC3">
      <w:pPr>
        <w:spacing w:after="0" w:line="240" w:lineRule="auto"/>
      </w:pPr>
      <w:r>
        <w:separator/>
      </w:r>
    </w:p>
  </w:endnote>
  <w:endnote w:type="continuationSeparator" w:id="0">
    <w:p w:rsidR="00B80108" w:rsidRDefault="00B8010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108" w:rsidRDefault="00B80108" w:rsidP="00E71FC3">
      <w:pPr>
        <w:spacing w:after="0" w:line="240" w:lineRule="auto"/>
      </w:pPr>
      <w:r>
        <w:separator/>
      </w:r>
    </w:p>
  </w:footnote>
  <w:footnote w:type="continuationSeparator" w:id="0">
    <w:p w:rsidR="00B80108" w:rsidRDefault="00B8010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108"/>
    <w:rsid w:val="00AB52E8"/>
    <w:rsid w:val="00B16D3F"/>
    <w:rsid w:val="00B8010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3BB71"/>
  <w15:chartTrackingRefBased/>
  <w15:docId w15:val="{29DF8219-9006-474A-B6BC-C10C2AF54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2016-03-27T19:07:00Z</dcterms:created>
  <dcterms:modified xsi:type="dcterms:W3CDTF">2016-03-27T19:07:00Z</dcterms:modified>
</cp:coreProperties>
</file>